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e4fdc5" w14:textId="be4fdc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736C51">
        <w:rPr>
          <w:color w:val="FF0000"/>
        </w:rPr>
        <w:t>13</w:t>
      </w:r>
      <w:r w:rsidRPr="000B30FA" w:rsidR="00AE1F41">
        <w:t>. St-</w:t>
      </w:r>
      <w:r w:rsidR="00736C51">
        <w:t>1574/2022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736C51">
        <w:t>13</w:t>
      </w:r>
      <w:r w:rsidRPr="000B30FA" w:rsidR="00884690">
        <w:t>. St</w:t>
      </w:r>
      <w:r w:rsidRPr="000B30FA" w:rsidR="00B13065">
        <w:t>-</w:t>
      </w:r>
      <w:r w:rsidR="00736C51">
        <w:t>1574/2022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736C51" w:rsidP="00736C51" w:rsidRDefault="00736C51">
      <w:pPr>
        <w:tabs>
          <w:tab w:val="left" w:pos="709"/>
        </w:tabs>
        <w:ind w:left="1416" w:hanging="707"/>
        <w:jc w:val="both"/>
      </w:pPr>
      <w:r>
        <w:t xml:space="preserve">POLJOPRIVREDNA ZADRUGA POPOVAČA, zadruga za proizvodnju, ekološku </w:t>
      </w:r>
    </w:p>
    <w:p w:rsidR="00736C51" w:rsidP="00736C51" w:rsidRDefault="00736C51">
      <w:pPr>
        <w:tabs>
          <w:tab w:val="left" w:pos="709"/>
        </w:tabs>
        <w:ind w:left="1416" w:hanging="707"/>
        <w:jc w:val="both"/>
      </w:pPr>
      <w:r>
        <w:t>proizvodnju i razvoj u poljo</w:t>
      </w:r>
      <w:r>
        <w:t xml:space="preserve">privredi, stočarstvu, voćarstvu i turizmu, </w:t>
      </w:r>
      <w:r>
        <w:t xml:space="preserve">OIB: </w:t>
      </w:r>
    </w:p>
    <w:p w:rsidRPr="000B30FA" w:rsidR="006F725E" w:rsidP="00736C51" w:rsidRDefault="00736C51">
      <w:pPr>
        <w:tabs>
          <w:tab w:val="left" w:pos="709"/>
        </w:tabs>
        <w:ind w:left="1416" w:hanging="707"/>
        <w:jc w:val="both"/>
      </w:pPr>
      <w:r>
        <w:t xml:space="preserve">10683366253, Zagrebačka 17, 44317 </w:t>
      </w:r>
      <w:proofErr w:type="spellStart"/>
      <w:r>
        <w:t>Popovača</w:t>
      </w:r>
      <w:bookmarkStart w:name="_GoBack" w:id="0"/>
      <w:bookmarkEnd w:id="0"/>
      <w:proofErr w:type="spellEnd"/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Nino R</w:t>
      </w:r>
      <w:r w:rsidR="00736C51">
        <w:t>adić</w:t>
      </w: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36C51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36C5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36C5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36C5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36C5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36C5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6C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6C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36C5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36C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36C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1574</izvorni_sadrzaj>
    <derivirana_varijabla naziv="DomainObject.Predmet.Broj_1">1574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svibnja 2022.</izvorni_sadrzaj>
    <derivirana_varijabla naziv="DomainObject.Predmet.DatumIzradeOptuznogAkta_1">23. svibnja 2022.</derivirana_varijabla>
  </DomainObject.Predmet.DatumIzradeOptuznogAkta>
  <DomainObject.Predmet.DatumIzradeOptuznogAktaFormated>
    <izvorni_sadrzaj>23.5.2022.</izvorni_sadrzaj>
    <derivirana_varijabla naziv="DomainObject.Predmet.DatumIzradeOptuznogAktaFormated_1">23.5.2022.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St-1574/2022</izvorni_sadrzaj>
    <derivirana_varijabla naziv="DomainObject.Predmet.OznakaBroj_1">St-1574/2022</derivirana_varijabla>
  </DomainObject.Predmet.OznakaBroj>
  <DomainObject.Predmet.OznakaBrojOptuznogAkta>
    <izvorni_sadrzaj>04-06-22-2639</izvorni_sadrzaj>
    <derivirana_varijabla naziv="DomainObject.Predmet.OznakaBrojOptuznogAkta_1">04-06-22-2639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POPOVAČA, zadruga za proizvodnju, ekološku proizvodnju i razvoj u poljoprivredi, stočarstvu, voćarstv</izvorni_sadrzaj>
    <derivirana_varijabla naziv="DomainObject.Predmet.ProtustrankaFormated_1">  POLJOPRIVREDNA ZADRUGA POPOVAČA, zadruga za proizvodnju, ekološku proizvodnju i razvoj u poljoprivredi, stočarstvu, voćarstv</derivirana_varijabla>
  </DomainObject.Predmet.ProtustrankaFormated>
  <DomainObject.Predmet.ProtustrankaFormatedOIB>
    <izvorni_sadrzaj>  POLJOPRIVREDNA ZADRUGA POPOVAČA, zadruga za proizvodnju, ekološku proizvodnju i razvoj u poljoprivredi, stočarstvu, voćarstv, OIB 10683366253</izvorni_sadrzaj>
    <derivirana_varijabla naziv="DomainObject.Predmet.ProtustrankaFormatedOIB_1">  POLJOPRIVREDNA ZADRUGA POPOVAČA, zadruga za proizvodnju, ekološku proizvodnju i razvoj u poljoprivredi, stočarstvu, voćarstv, OIB 10683366253</derivirana_varijabla>
  </DomainObject.Predmet.ProtustrankaFormatedOIB>
  <DomainObject.Predmet.ProtustrankaFormatedWithAdress>
    <izvorni_sadrzaj> POLJOPRIVREDNA ZADRUGA POPOVAČA, zadruga za proizvodnju, ekološku proizvodnju i razvoj u poljoprivredi, stočarstvu, voćarstv, Zagrebačka 17, 44317 Popovača</izvorni_sadrzaj>
    <derivirana_varijabla naziv="DomainObject.Predmet.ProtustrankaFormatedWithAdress_1"> POLJOPRIVREDNA ZADRUGA POPOVAČA, zadruga za proizvodnju, ekološku proizvodnju i razvoj u poljoprivredi, stočarstvu, voćarstv, Zagrebačka 17, 44317 Popovača</derivirana_varijabla>
  </DomainObject.Predmet.ProtustrankaFormatedWithAdress>
  <DomainObject.Predmet.ProtustrankaFormatedWithAdressOIB>
    <izvorni_sadrzaj> POLJOPRIVREDNA ZADRUGA POPOVAČA, zadruga za proizvodnju, ekološku proizvodnju i razvoj u poljoprivredi, stočarstvu, voćarstv, OIB 10683366253, Zagrebačka 17, 44317 Popovača</izvorni_sadrzaj>
    <derivirana_varijabla naziv="DomainObject.Predmet.ProtustrankaFormatedWithAdressOIB_1"> POLJOPRIVREDNA ZADRUGA POPOVAČA, zadruga za proizvodnju, ekološku proizvodnju i razvoj u poljoprivredi, stočarstvu, voćarstv, OIB 10683366253, Zagrebačka 17, 44317 Popovača</derivirana_varijabla>
  </DomainObject.Predmet.ProtustrankaFormatedWithAdressOIB>
  <DomainObject.Predmet.ProtustrankaWithAdress>
    <izvorni_sadrzaj>POLJOPRIVREDNA ZADRUGA POPOVAČA, zadruga za proizvodnju, ekološku proizvodnju i razvoj u poljoprivredi, stočarstvu, voćarstv Zagrebačka 17, 44317 Popovača</izvorni_sadrzaj>
    <derivirana_varijabla naziv="DomainObject.Predmet.ProtustrankaWithAdress_1">POLJOPRIVREDNA ZADRUGA POPOVAČA, zadruga za proizvodnju, ekološku proizvodnju i razvoj u poljoprivredi, stočarstvu, voćarstv Zagrebačka 17, 44317 Popovača</derivirana_varijabla>
  </DomainObject.Predmet.ProtustrankaWithAdress>
  <DomainObject.Predmet.ProtustrankaWithAdressOIB>
    <izvorni_sadrzaj>POLJOPRIVREDNA ZADRUGA POPOVAČA, zadruga za proizvodnju, ekološku proizvodnju i razvoj u poljoprivredi, stočarstvu, voćarstv, OIB 10683366253, Zagrebačka 17, 44317 Popovača</izvorni_sadrzaj>
    <derivirana_varijabla naziv="DomainObject.Predmet.ProtustrankaWithAdressOIB_1">POLJOPRIVREDNA ZADRUGA POPOVAČA, zadruga za proizvodnju, ekološku proizvodnju i razvoj u poljoprivredi, stočarstvu, voćarstv, OIB 10683366253, Zagrebačka 17, 44317 Popovača</derivirana_varijabla>
  </DomainObject.Predmet.ProtustrankaWithAdressOIB>
  <DomainObject.Predmet.ProtustrankaNazivFormated>
    <izvorni_sadrzaj>POLJOPRIVREDNA ZADRUGA POPOVAČA, zadruga za proizvodnju, ekološku proizvodnju i razvoj u poljoprivredi, stočarstvu, voćarstv</izvorni_sadrzaj>
    <derivirana_varijabla naziv="DomainObject.Predmet.ProtustrankaNazivFormated_1">POLJOPRIVREDNA ZADRUGA POPOVAČA, zadruga za proizvodnju, ekološku proizvodnju i razvoj u poljoprivredi, stočarstvu, voćarstv</derivirana_varijabla>
  </DomainObject.Predmet.ProtustrankaNazivFormated>
  <DomainObject.Predmet.ProtustrankaNazivFormatedOIB>
    <izvorni_sadrzaj>POLJOPRIVREDNA ZADRUGA POPOVAČA, zadruga za proizvodnju, ekološku proizvodnju i razvoj u poljoprivredi, stočarstvu, voćarstv, OIB 10683366253</izvorni_sadrzaj>
    <derivirana_varijabla naziv="DomainObject.Predmet.ProtustrankaNazivFormatedOIB_1">POLJOPRIVREDNA ZADRUGA POPOVAČA, zadruga za proizvodnju, ekološku proizvodnju i razvoj u poljoprivredi, stočarstvu, voćarstv, OIB 10683366253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POPOVAČA, zadruga za proizvodnju, ekološku proizvodnju i razvoj u poljoprivredi, stočarstvu, voćarstv</item>
    </izvorni_sadrzaj>
    <derivirana_varijabla naziv="DomainObject.Predmet.ProtuStrankaListFormated_1">
      <item>POLJOPRIVREDNA ZADRUGA POPOVAČA, zadruga za proizvodnju, ekološku proizvodnju i razvoj u poljoprivredi, stočarstvu, voćarstv</item>
    </derivirana_varijabla>
  </DomainObject.Predmet.ProtuStrankaListFormated>
  <DomainObject.Predmet.ProtuStrankaListFormatedOIB>
    <izvorni_sadrzaj>
      <item>POLJOPRIVREDNA ZADRUGA POPOVAČA, zadruga za proizvodnju, ekološku proizvodnju i razvoj u poljoprivredi, stočarstvu, voćarstv, OIB 10683366253</item>
    </izvorni_sadrzaj>
    <derivirana_varijabla naziv="DomainObject.Predmet.ProtuStrankaListFormatedOIB_1">
      <item>POLJOPRIVREDNA ZADRUGA POPOVAČA, zadruga za proizvodnju, ekološku proizvodnju i razvoj u poljoprivredi, stočarstvu, voćarstv, OIB 10683366253</item>
    </derivirana_varijabla>
  </DomainObject.Predmet.ProtuStrankaListFormatedOIB>
  <DomainObject.Predmet.ProtuStrankaListFormatedWithAdress>
    <izvorni_sadrzaj>
      <item>POLJOPRIVREDNA ZADRUGA POPOVAČA, zadruga za proizvodnju, ekološku proizvodnju i razvoj u poljoprivredi, stočarstvu, voćarstv, Zagrebačka 17, 44317 Popovača</item>
    </izvorni_sadrzaj>
    <derivirana_varijabla naziv="DomainObject.Predmet.ProtuStrankaListFormatedWithAdress_1">
      <item>POLJOPRIVREDNA ZADRUGA POPOVAČA, zadruga za proizvodnju, ekološku proizvodnju i razvoj u poljoprivredi, stočarstvu, voćarstv, Zagrebačka 17, 44317 Popovača</item>
    </derivirana_varijabla>
  </DomainObject.Predmet.ProtuStrankaListFormatedWithAdress>
  <DomainObject.Predmet.ProtuStrankaListFormatedWithAdressOIB>
    <izvorni_sadrzaj>
      <item>POLJOPRIVREDNA ZADRUGA POPOVAČA, zadruga za proizvodnju, ekološku proizvodnju i razvoj u poljoprivredi, stočarstvu, voćarstv, OIB 10683366253, Zagrebačka 17, 44317 Popovača</item>
    </izvorni_sadrzaj>
    <derivirana_varijabla naziv="DomainObject.Predmet.ProtuStrankaListFormatedWithAdressOIB_1">
      <item>POLJOPRIVREDNA ZADRUGA POPOVAČA, zadruga za proizvodnju, ekološku proizvodnju i razvoj u poljoprivredi, stočarstvu, voćarstv, OIB 10683366253, Zagrebačka 17, 44317 Popovača</item>
    </derivirana_varijabla>
  </DomainObject.Predmet.ProtuStrankaListFormatedWithAdressOIB>
  <DomainObject.Predmet.ProtuStrankaListNazivFormated>
    <izvorni_sadrzaj>
      <item>POLJOPRIVREDNA ZADRUGA POPOVAČA, zadruga za proizvodnju, ekološku proizvodnju i razvoj u poljoprivredi, stočarstvu, voćarstv</item>
    </izvorni_sadrzaj>
    <derivirana_varijabla naziv="DomainObject.Predmet.ProtuStrankaListNazivFormated_1">
      <item>POLJOPRIVREDNA ZADRUGA POPOVAČA, zadruga za proizvodnju, ekološku proizvodnju i razvoj u poljoprivredi, stočarstvu, voćarstv</item>
    </derivirana_varijabla>
  </DomainObject.Predmet.ProtuStrankaListNazivFormated>
  <DomainObject.Predmet.ProtuStrankaListNazivFormatedOIB>
    <izvorni_sadrzaj>
      <item>POLJOPRIVREDNA ZADRUGA POPOVAČA, zadruga za proizvodnju, ekološku proizvodnju i razvoj u poljoprivredi, stočarstvu, voćarstv, OIB 10683366253</item>
    </izvorni_sadrzaj>
    <derivirana_varijabla naziv="DomainObject.Predmet.ProtuStrankaListNazivFormatedOIB_1">
      <item>POLJOPRIVREDNA ZADRUGA POPOVAČA, zadruga za proizvodnju, ekološku proizvodnju i razvoj u poljoprivredi, stočarstvu, voćarstv, OIB 10683366253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POPOVAČA, zadruga za proizvodnju, ekološku proizvodnju i razvoj u poljoprivredi, stočarstvu, voćarstv</izvorni_sadrzaj>
    <derivirana_varijabla naziv="DomainObject.Predmet.ProtustrankaIDrugi_1">POLJOPRIVREDNA ZADRUGA POPOVAČA, zadruga za proizvodnju, ekološku proizvodnju i razvoj u poljoprivredi, stočarstvu, voćarstv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POLJOPRIVREDNA ZADRUGA POPOVAČA, zadruga za proizvodnju, ekološku proizvodnju i razvoj u poljoprivredi, stočarstvu, voćarstv, OIB 10683366253, Zagrebačka 17, 44317 Popovača</izvorni_sadrzaj>
    <derivirana_varijabla naziv="DomainObject.Predmet.ProtustrankaIDrugiAdressOIB_1">POLJOPRIVREDNA ZADRUGA POPOVAČA, zadruga za proizvodnju, ekološku proizvodnju i razvoj u poljoprivredi, stočarstvu, voćarstv, OIB 10683366253, Zagrebačka 17,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POPOVAČA, zadruga za proizvodnju, ekološku proizvodnju i razvoj u poljoprivredi, stočarstvu, voćarstv</item>
      <item>Financijska agencija</item>
    </izvorni_sadrzaj>
    <derivirana_varijabla naziv="DomainObject.Predmet.SudioniciListNaziv_1">
      <item>POLJOPRIVREDNA ZADRUGA POPOVAČA, zadruga za proizvodnju, ekološku proizvodnju i razvoj u poljoprivredi, stočarstvu, voćarstv</item>
      <item>Financijska agencija</item>
    </derivirana_varijabla>
  </DomainObject.Predmet.SudioniciListNaziv>
  <DomainObject.Predmet.SudioniciListAdressOIB>
    <izvorni_sadrzaj>
      <item>POLJOPRIVREDNA ZADRUGA POPOVAČA, zadruga za proizvodnju, ekološku proizvodnju i razvoj u poljoprivredi, stočarstvu, voćarstv, OIB 10683366253, Zagrebačka 17,44317 Popovača</item>
      <item>Financijska agencija, OIB 85821130368, TRG SVIBANJSKIH ŽRTAVA 1995. 1,10000 Zagreb</item>
    </izvorni_sadrzaj>
    <derivirana_varijabla naziv="DomainObject.Predmet.SudioniciListAdressOIB_1">
      <item>POLJOPRIVREDNA ZADRUGA POPOVAČA, zadruga za proizvodnju, ekološku proizvodnju i razvoj u poljoprivredi, stočarstvu, voćarstv, OIB 10683366253, Zagrebačka 17,44317 Popovača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10683366253</item>
      <item>, OIB 85821130368</item>
    </izvorni_sadrzaj>
    <derivirana_varijabla naziv="DomainObject.Predmet.SudioniciListNazivOIB_1">
      <item>, OIB 10683366253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151</properties:Words>
  <properties:Characters>928</properties:Characters>
  <properties:Lines>46</properties:Lines>
  <properties:Paragraphs>27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